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D2AB4" w14:textId="77777777" w:rsidR="00061A75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KEPPYNG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fl.1449)</w:t>
      </w:r>
    </w:p>
    <w:p w14:paraId="2F8BF7EF" w14:textId="77777777" w:rsidR="00061A75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Priest.</w:t>
      </w:r>
    </w:p>
    <w:p w14:paraId="27B35CAC" w14:textId="77777777" w:rsidR="00061A75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70BF3" w14:textId="77777777" w:rsidR="00061A75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923E78" w14:textId="77777777" w:rsidR="00061A75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Oct.1449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St.Luke’s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736F96" w14:textId="77777777" w:rsidR="00061A75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http://duston.org.uk/index.php/local-history/st-luke-s-church-list-of-vicars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68CC036" w14:textId="77777777" w:rsidR="00061A75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B68EB1" w14:textId="77777777" w:rsidR="00061A75" w:rsidRPr="008944D2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8CE32E" w14:textId="77777777" w:rsidR="00061A75" w:rsidRDefault="00061A75" w:rsidP="00061A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p w14:paraId="3BA52A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2AF44" w14:textId="77777777" w:rsidR="00061A75" w:rsidRDefault="00061A75" w:rsidP="009139A6">
      <w:r>
        <w:separator/>
      </w:r>
    </w:p>
  </w:endnote>
  <w:endnote w:type="continuationSeparator" w:id="0">
    <w:p w14:paraId="65628BEF" w14:textId="77777777" w:rsidR="00061A75" w:rsidRDefault="00061A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E1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C1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6B2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BB90E" w14:textId="77777777" w:rsidR="00061A75" w:rsidRDefault="00061A75" w:rsidP="009139A6">
      <w:r>
        <w:separator/>
      </w:r>
    </w:p>
  </w:footnote>
  <w:footnote w:type="continuationSeparator" w:id="0">
    <w:p w14:paraId="4779E866" w14:textId="77777777" w:rsidR="00061A75" w:rsidRDefault="00061A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BC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6B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6A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A75"/>
    <w:rsid w:val="00061A7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84C4A"/>
  <w15:chartTrackingRefBased/>
  <w15:docId w15:val="{F22DD8C2-B4B0-4640-8F41-782DE430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61A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uston.org.uk/index.php/local-history/st-luke-s-church-list-of-vicar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2022-03-11T19:19:00Z</dcterms:created>
  <dcterms:modified xsi:type="dcterms:W3CDTF">2022-03-11T19:20:00Z</dcterms:modified>
</cp:coreProperties>
</file>